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罪犯谢鑫，男，</w:t>
      </w:r>
      <w:r>
        <w:rPr>
          <w:rFonts w:ascii="仿宋" w:hAnsi="仿宋" w:eastAsia="仿宋"/>
          <w:sz w:val="32"/>
          <w:szCs w:val="32"/>
        </w:rPr>
        <w:t>1987年8月7日</w:t>
      </w:r>
      <w:r>
        <w:rPr>
          <w:rFonts w:hint="eastAsia" w:ascii="仿宋" w:hAnsi="仿宋" w:eastAsia="仿宋"/>
          <w:sz w:val="32"/>
          <w:szCs w:val="32"/>
        </w:rPr>
        <w:t>出生，本科文化，现在四川省眉州监狱服刑。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，建议对罪犯谢鑫减刑七个月。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6173DAB"/>
    <w:rsid w:val="1E370EF0"/>
    <w:rsid w:val="21B24E78"/>
    <w:rsid w:val="23FE47F6"/>
    <w:rsid w:val="252D22B7"/>
    <w:rsid w:val="28EB7808"/>
    <w:rsid w:val="2B8B35FA"/>
    <w:rsid w:val="2D046372"/>
    <w:rsid w:val="2E525BF0"/>
    <w:rsid w:val="2F103B08"/>
    <w:rsid w:val="35A25556"/>
    <w:rsid w:val="3EB2305B"/>
    <w:rsid w:val="437F66BC"/>
    <w:rsid w:val="44DD0927"/>
    <w:rsid w:val="4C4B759E"/>
    <w:rsid w:val="4DE10C0C"/>
    <w:rsid w:val="50117F68"/>
    <w:rsid w:val="517233A3"/>
    <w:rsid w:val="525F7703"/>
    <w:rsid w:val="52874FBA"/>
    <w:rsid w:val="54C128B6"/>
    <w:rsid w:val="58767931"/>
    <w:rsid w:val="5EDB16B7"/>
    <w:rsid w:val="5FF64264"/>
    <w:rsid w:val="65B641B7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2026-02-02T09:39:31Z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